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B61" w:rsidRPr="00513FE6" w:rsidRDefault="00B55B6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B61" w:rsidRPr="00513FE6" w:rsidRDefault="00B55B6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55B61" w:rsidRPr="00513FE6" w:rsidRDefault="00B55B6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55B61" w:rsidRPr="00513FE6" w:rsidRDefault="00B55B6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55B61" w:rsidRDefault="00B55B6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55B61" w:rsidRPr="00E40E79" w:rsidRDefault="00B55B6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B55B61" w:rsidRPr="00513FE6" w:rsidRDefault="00B55B6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2733</w:t>
      </w:r>
    </w:p>
    <w:p w:rsidR="00B55B61" w:rsidRPr="003C0768" w:rsidRDefault="00B55B6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B55B61" w:rsidRPr="00E40E79" w:rsidRDefault="00B55B61" w:rsidP="00B05BA8">
      <w:pPr>
        <w:rPr>
          <w:rFonts w:ascii="Century" w:hAnsi="Century"/>
          <w:sz w:val="18"/>
          <w:szCs w:val="26"/>
          <w:lang w:val="uk-UA"/>
        </w:rPr>
      </w:pPr>
    </w:p>
    <w:p w:rsidR="00B55B61" w:rsidRPr="003C0768" w:rsidRDefault="00B55B6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Костику Тарасу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55B61" w:rsidRPr="00E40E79" w:rsidRDefault="00B55B61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B55B61" w:rsidRPr="003C0768" w:rsidRDefault="00B55B6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Костику Тарасу Ігоровичу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55B61" w:rsidRPr="003C0768" w:rsidRDefault="00B55B6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55B61" w:rsidRDefault="00B55B61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Костику Тарасу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39,1120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4620983900:39:000:0021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B55B61" w:rsidRPr="007C76DF" w:rsidRDefault="00B55B6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Костику Тарасу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55B61" w:rsidRPr="003C0768" w:rsidRDefault="00B55B6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55B61" w:rsidRPr="003C0768" w:rsidRDefault="00B55B6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B55B61" w:rsidRDefault="00B55B6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55B61" w:rsidRPr="003C0768" w:rsidRDefault="00B55B6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B55B61" w:rsidRDefault="00B55B61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B55B61" w:rsidSect="00B55B61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55B61" w:rsidRPr="003C0768" w:rsidRDefault="00B55B6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55B61" w:rsidRPr="003C0768" w:rsidSect="00B55B61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5B61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8724EC8-61EC-44A3-9F93-23A3F2CD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2286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